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8C382" w14:textId="77777777" w:rsidR="006D7D0C" w:rsidRDefault="006D7D0C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0"/>
          <w:szCs w:val="20"/>
        </w:rPr>
      </w:pPr>
    </w:p>
    <w:p w14:paraId="118138F5" w14:textId="77777777" w:rsidR="00B460EA" w:rsidRPr="00A40993" w:rsidRDefault="00B3523C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r w:rsidRPr="00A40993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113B35" w:rsidRPr="00A40993">
        <w:rPr>
          <w:rFonts w:ascii="Arial" w:hAnsi="Arial" w:cs="Arial"/>
          <w:color w:val="0070C0"/>
          <w:sz w:val="24"/>
          <w:szCs w:val="24"/>
        </w:rPr>
        <w:t>5</w:t>
      </w:r>
    </w:p>
    <w:p w14:paraId="2572C39B" w14:textId="77777777" w:rsidR="00EE2BE2" w:rsidRPr="00A058AD" w:rsidRDefault="00EE2BE2" w:rsidP="00EE2BE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3EC6D86A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6D6942CE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7A34D30A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579130B9" w14:textId="77777777"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807206A" w14:textId="77777777"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4738256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1E5BF297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48763A0F" w14:textId="77777777" w:rsidR="00845C55" w:rsidRDefault="00EE2BE2" w:rsidP="00113B3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(imię, nazwisko, stanowisko/podstawa do </w:t>
      </w:r>
      <w:bookmarkStart w:id="0" w:name="_GoBack"/>
      <w:bookmarkEnd w:id="0"/>
      <w:r w:rsidRPr="00A058AD">
        <w:rPr>
          <w:rFonts w:ascii="Arial" w:hAnsi="Arial" w:cs="Arial"/>
          <w:i/>
          <w:sz w:val="16"/>
          <w:szCs w:val="16"/>
        </w:rPr>
        <w:t>reprezentacji)</w:t>
      </w:r>
    </w:p>
    <w:p w14:paraId="7A9E3BEB" w14:textId="77777777" w:rsidR="00113B35" w:rsidRPr="00113B35" w:rsidRDefault="00113B35" w:rsidP="00113B3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236DAAD9" w14:textId="77777777" w:rsidR="009D2E3A" w:rsidRDefault="009D2E3A" w:rsidP="00F74319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413FFFB4" w14:textId="77777777" w:rsidR="00EE2BE2" w:rsidRPr="00113B35" w:rsidRDefault="00C4103F" w:rsidP="00F74319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113B35">
        <w:rPr>
          <w:rFonts w:ascii="Arial" w:hAnsi="Arial" w:cs="Arial"/>
          <w:b/>
          <w:sz w:val="24"/>
          <w:szCs w:val="24"/>
        </w:rPr>
        <w:t xml:space="preserve">Oświadczenie </w:t>
      </w:r>
      <w:r w:rsidR="00EE2BE2" w:rsidRPr="00113B35">
        <w:rPr>
          <w:rFonts w:ascii="Arial" w:hAnsi="Arial" w:cs="Arial"/>
          <w:b/>
          <w:sz w:val="24"/>
          <w:szCs w:val="24"/>
        </w:rPr>
        <w:t>Wykonawc</w:t>
      </w:r>
      <w:r w:rsidR="00113B35">
        <w:rPr>
          <w:rFonts w:ascii="Arial" w:hAnsi="Arial" w:cs="Arial"/>
          <w:b/>
          <w:sz w:val="24"/>
          <w:szCs w:val="24"/>
        </w:rPr>
        <w:t>ów</w:t>
      </w:r>
      <w:r w:rsidR="00113B35" w:rsidRPr="00113B35">
        <w:rPr>
          <w:rFonts w:ascii="Arial" w:hAnsi="Arial" w:cs="Arial"/>
          <w:b/>
          <w:sz w:val="24"/>
          <w:szCs w:val="24"/>
        </w:rPr>
        <w:t xml:space="preserve"> wspólnie ubiegających się o udzielenie zamówienia w zakresie, o którym mowa w art. 117 ust</w:t>
      </w:r>
      <w:r w:rsidR="00B6217D">
        <w:rPr>
          <w:rFonts w:ascii="Arial" w:hAnsi="Arial" w:cs="Arial"/>
          <w:b/>
          <w:sz w:val="24"/>
          <w:szCs w:val="24"/>
        </w:rPr>
        <w:t>.</w:t>
      </w:r>
      <w:r w:rsidR="00113B35" w:rsidRPr="00113B35">
        <w:rPr>
          <w:rFonts w:ascii="Arial" w:hAnsi="Arial" w:cs="Arial"/>
          <w:b/>
          <w:sz w:val="24"/>
          <w:szCs w:val="24"/>
        </w:rPr>
        <w:t xml:space="preserve"> 4</w:t>
      </w:r>
      <w:r w:rsidR="00113B35">
        <w:rPr>
          <w:rFonts w:ascii="Arial" w:hAnsi="Arial" w:cs="Arial"/>
          <w:b/>
          <w:sz w:val="24"/>
          <w:szCs w:val="24"/>
        </w:rPr>
        <w:t xml:space="preserve"> ustawy PZP</w:t>
      </w:r>
    </w:p>
    <w:p w14:paraId="4F41710F" w14:textId="77777777" w:rsidR="006D7D0C" w:rsidRDefault="006D7D0C" w:rsidP="00F74319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</w:p>
    <w:p w14:paraId="1C9B3008" w14:textId="77777777" w:rsidR="00252559" w:rsidRPr="00E81B63" w:rsidRDefault="00FE3F69" w:rsidP="0055452A">
      <w:pPr>
        <w:spacing w:after="0" w:line="336" w:lineRule="auto"/>
        <w:contextualSpacing/>
        <w:rPr>
          <w:rFonts w:ascii="Arial" w:hAnsi="Arial" w:cs="Arial"/>
          <w:b/>
          <w:bCs/>
          <w:snapToGrid w:val="0"/>
          <w:sz w:val="24"/>
          <w:szCs w:val="24"/>
        </w:rPr>
      </w:pPr>
      <w:r w:rsidRPr="00E81B63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Pr="00E81B63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bookmarkStart w:id="1" w:name="_Hlk86130737"/>
    </w:p>
    <w:bookmarkEnd w:id="1"/>
    <w:p w14:paraId="088E65BF" w14:textId="77777777" w:rsidR="007C3F62" w:rsidRPr="00E81B63" w:rsidRDefault="007C3F62" w:rsidP="007C3F62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</w:p>
    <w:p w14:paraId="59E204C3" w14:textId="77777777" w:rsidR="007C3F62" w:rsidRPr="00E81B63" w:rsidRDefault="007C3F62" w:rsidP="007C3F62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E81B63">
        <w:rPr>
          <w:rFonts w:ascii="Arial" w:hAnsi="Arial" w:cs="Arial"/>
          <w:b/>
          <w:sz w:val="23"/>
          <w:szCs w:val="23"/>
        </w:rPr>
        <w:t>Przebudowa nawierzchni ulicy Jagiellońskiej w Kielcach</w:t>
      </w:r>
    </w:p>
    <w:p w14:paraId="4EDD8568" w14:textId="77777777" w:rsidR="007C3F62" w:rsidRPr="00E81B63" w:rsidRDefault="007C3F62" w:rsidP="007C3F62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E81B63">
        <w:rPr>
          <w:rFonts w:ascii="Arial" w:hAnsi="Arial" w:cs="Arial"/>
          <w:b/>
          <w:sz w:val="23"/>
          <w:szCs w:val="23"/>
        </w:rPr>
        <w:t>(odcinek od km 0+000 do km 0+673) w ramach zadania:</w:t>
      </w:r>
    </w:p>
    <w:p w14:paraId="2353B515" w14:textId="77777777" w:rsidR="007C3F62" w:rsidRPr="00E81B63" w:rsidRDefault="007C3F62" w:rsidP="007C3F62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E81B63">
        <w:rPr>
          <w:rFonts w:ascii="Arial" w:hAnsi="Arial" w:cs="Arial"/>
          <w:b/>
          <w:sz w:val="23"/>
          <w:szCs w:val="23"/>
        </w:rPr>
        <w:t>Program przebudowy nawierzchni ulic na terenie Miasta Kielce – Kielce bez dziur</w:t>
      </w:r>
    </w:p>
    <w:p w14:paraId="5D56B959" w14:textId="77777777" w:rsidR="007C3F62" w:rsidRPr="00E81B63" w:rsidRDefault="007C3F62" w:rsidP="007C3F62">
      <w:pPr>
        <w:widowControl w:val="0"/>
        <w:spacing w:after="0" w:line="336" w:lineRule="auto"/>
        <w:jc w:val="center"/>
        <w:rPr>
          <w:rFonts w:ascii="Arial" w:hAnsi="Arial" w:cs="Arial"/>
          <w:b/>
          <w:snapToGrid w:val="0"/>
          <w:sz w:val="23"/>
          <w:szCs w:val="23"/>
        </w:rPr>
      </w:pPr>
      <w:r w:rsidRPr="00E81B63">
        <w:rPr>
          <w:rFonts w:ascii="Arial" w:hAnsi="Arial" w:cs="Arial"/>
          <w:b/>
          <w:snapToGrid w:val="0"/>
          <w:sz w:val="23"/>
          <w:szCs w:val="23"/>
        </w:rPr>
        <w:t>Postępowanie nr: WZP.26.1.28.2026</w:t>
      </w:r>
    </w:p>
    <w:p w14:paraId="6311798D" w14:textId="77777777" w:rsidR="007C3F62" w:rsidRPr="00E81B63" w:rsidRDefault="007C3F62" w:rsidP="007C3F62">
      <w:pPr>
        <w:widowControl w:val="0"/>
        <w:spacing w:after="0" w:line="336" w:lineRule="auto"/>
        <w:jc w:val="center"/>
        <w:rPr>
          <w:rFonts w:ascii="Arial" w:hAnsi="Arial" w:cs="Arial"/>
          <w:b/>
          <w:snapToGrid w:val="0"/>
          <w:sz w:val="23"/>
          <w:szCs w:val="23"/>
        </w:rPr>
      </w:pPr>
    </w:p>
    <w:p w14:paraId="3070F77B" w14:textId="77777777" w:rsidR="00113B35" w:rsidRPr="00F74319" w:rsidRDefault="00FE3F69" w:rsidP="0055452A">
      <w:pPr>
        <w:widowControl w:val="0"/>
        <w:spacing w:after="0" w:line="336" w:lineRule="auto"/>
        <w:jc w:val="both"/>
        <w:rPr>
          <w:rFonts w:ascii="Arial" w:hAnsi="Arial" w:cs="Arial"/>
          <w:i/>
          <w:sz w:val="24"/>
          <w:szCs w:val="24"/>
        </w:rPr>
      </w:pPr>
      <w:r w:rsidRPr="00E81B63">
        <w:rPr>
          <w:rFonts w:ascii="Arial" w:hAnsi="Arial" w:cs="Arial"/>
          <w:sz w:val="24"/>
          <w:szCs w:val="24"/>
        </w:rPr>
        <w:t xml:space="preserve">prowadzonego </w:t>
      </w:r>
      <w:r w:rsidR="008824EB" w:rsidRPr="00E81B63">
        <w:rPr>
          <w:rFonts w:ascii="Arial" w:hAnsi="Arial" w:cs="Arial"/>
          <w:sz w:val="24"/>
          <w:szCs w:val="24"/>
        </w:rPr>
        <w:t>zgodnie z art. </w:t>
      </w:r>
      <w:r w:rsidR="009358F4" w:rsidRPr="00E81B63">
        <w:rPr>
          <w:rFonts w:ascii="Arial" w:hAnsi="Arial" w:cs="Arial"/>
          <w:sz w:val="24"/>
          <w:szCs w:val="24"/>
        </w:rPr>
        <w:t xml:space="preserve">275 </w:t>
      </w:r>
      <w:r w:rsidR="006D7D0C" w:rsidRPr="00E81B63">
        <w:rPr>
          <w:rFonts w:ascii="Arial" w:hAnsi="Arial" w:cs="Arial"/>
          <w:sz w:val="24"/>
          <w:szCs w:val="24"/>
        </w:rPr>
        <w:t>pkt</w:t>
      </w:r>
      <w:r w:rsidR="009358F4" w:rsidRPr="00E81B63">
        <w:rPr>
          <w:rFonts w:ascii="Arial" w:hAnsi="Arial" w:cs="Arial"/>
          <w:sz w:val="24"/>
          <w:szCs w:val="24"/>
        </w:rPr>
        <w:t xml:space="preserve"> 1 ustawy PZP </w:t>
      </w:r>
      <w:r w:rsidRPr="00E81B63">
        <w:rPr>
          <w:rFonts w:ascii="Arial" w:hAnsi="Arial" w:cs="Arial"/>
          <w:sz w:val="24"/>
          <w:szCs w:val="24"/>
        </w:rPr>
        <w:t xml:space="preserve">przez </w:t>
      </w:r>
      <w:r w:rsidRPr="00E81B63">
        <w:rPr>
          <w:rFonts w:ascii="Arial" w:hAnsi="Arial" w:cs="Arial"/>
          <w:b/>
          <w:sz w:val="24"/>
          <w:szCs w:val="24"/>
        </w:rPr>
        <w:t>Gminę Kielce</w:t>
      </w:r>
      <w:r w:rsidR="006D7D0C" w:rsidRPr="00E81B63">
        <w:rPr>
          <w:rFonts w:ascii="Arial" w:hAnsi="Arial" w:cs="Arial"/>
          <w:b/>
          <w:sz w:val="24"/>
          <w:szCs w:val="24"/>
        </w:rPr>
        <w:t xml:space="preserve"> – </w:t>
      </w:r>
      <w:r w:rsidRPr="00E81B63">
        <w:rPr>
          <w:rFonts w:ascii="Arial" w:hAnsi="Arial" w:cs="Arial"/>
          <w:b/>
          <w:sz w:val="24"/>
          <w:szCs w:val="24"/>
        </w:rPr>
        <w:t xml:space="preserve">Miejski </w:t>
      </w:r>
      <w:r w:rsidRPr="008F252A">
        <w:rPr>
          <w:rFonts w:ascii="Arial" w:hAnsi="Arial" w:cs="Arial"/>
          <w:b/>
          <w:sz w:val="24"/>
          <w:szCs w:val="24"/>
        </w:rPr>
        <w:t>Zarząd Dróg w</w:t>
      </w:r>
      <w:r w:rsidR="008F252A">
        <w:rPr>
          <w:rFonts w:ascii="Arial" w:hAnsi="Arial" w:cs="Arial"/>
          <w:b/>
          <w:sz w:val="24"/>
          <w:szCs w:val="24"/>
        </w:rPr>
        <w:t> </w:t>
      </w:r>
      <w:r w:rsidRPr="008F252A">
        <w:rPr>
          <w:rFonts w:ascii="Arial" w:hAnsi="Arial" w:cs="Arial"/>
          <w:b/>
          <w:sz w:val="24"/>
          <w:szCs w:val="24"/>
        </w:rPr>
        <w:t>Kielcach,  ul.</w:t>
      </w:r>
      <w:r w:rsidR="00390B0F" w:rsidRPr="008F252A">
        <w:rPr>
          <w:rFonts w:ascii="Arial" w:hAnsi="Arial" w:cs="Arial"/>
          <w:b/>
          <w:sz w:val="24"/>
          <w:szCs w:val="24"/>
        </w:rPr>
        <w:t> </w:t>
      </w:r>
      <w:proofErr w:type="spellStart"/>
      <w:r w:rsidRPr="008F252A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8F252A">
        <w:rPr>
          <w:rFonts w:ascii="Arial" w:hAnsi="Arial" w:cs="Arial"/>
          <w:b/>
          <w:sz w:val="24"/>
          <w:szCs w:val="24"/>
        </w:rPr>
        <w:t xml:space="preserve"> 7,  25-395 Kielce</w:t>
      </w:r>
      <w:r w:rsidRPr="008F252A">
        <w:rPr>
          <w:rFonts w:ascii="Arial" w:hAnsi="Arial" w:cs="Arial"/>
          <w:i/>
          <w:sz w:val="24"/>
          <w:szCs w:val="24"/>
        </w:rPr>
        <w:t xml:space="preserve"> </w:t>
      </w:r>
      <w:r w:rsidR="00F74319" w:rsidRPr="00F74319">
        <w:rPr>
          <w:rFonts w:ascii="Arial" w:hAnsi="Arial" w:cs="Arial"/>
          <w:sz w:val="24"/>
          <w:szCs w:val="24"/>
        </w:rPr>
        <w:t>o</w:t>
      </w:r>
      <w:r w:rsidR="008F252A" w:rsidRPr="00F74319">
        <w:rPr>
          <w:rFonts w:ascii="Arial" w:hAnsi="Arial" w:cs="Arial"/>
          <w:sz w:val="24"/>
          <w:szCs w:val="24"/>
        </w:rPr>
        <w:t>świadczam,</w:t>
      </w:r>
      <w:r w:rsidR="008F252A" w:rsidRPr="00113B35">
        <w:rPr>
          <w:rFonts w:ascii="Arial" w:hAnsi="Arial" w:cs="Arial"/>
          <w:sz w:val="24"/>
          <w:szCs w:val="24"/>
        </w:rPr>
        <w:t xml:space="preserve"> że </w:t>
      </w:r>
      <w:r w:rsidR="00113B35">
        <w:rPr>
          <w:rFonts w:ascii="Arial" w:hAnsi="Arial" w:cs="Arial"/>
          <w:sz w:val="24"/>
          <w:szCs w:val="24"/>
        </w:rPr>
        <w:t>niżej wymienione r</w:t>
      </w:r>
      <w:r w:rsidR="00113B35" w:rsidRPr="00113B35">
        <w:rPr>
          <w:rFonts w:ascii="Arial" w:hAnsi="Arial" w:cs="Arial"/>
          <w:sz w:val="24"/>
          <w:szCs w:val="24"/>
        </w:rPr>
        <w:t>oboty budowlane wykonają poszczególni Wykonawcy wspólnie ubiegający się o udzielenia zamówienia:</w:t>
      </w:r>
    </w:p>
    <w:p w14:paraId="78D2FAAE" w14:textId="77777777" w:rsidR="006D7D0C" w:rsidRPr="00D461A9" w:rsidRDefault="006D7D0C" w:rsidP="00E3137D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3463"/>
        <w:gridCol w:w="4928"/>
      </w:tblGrid>
      <w:tr w:rsidR="005432F1" w:rsidRPr="006E31DE" w14:paraId="60A1D38E" w14:textId="77777777" w:rsidTr="0024398C">
        <w:trPr>
          <w:trHeight w:val="1012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0E7CC9C" w14:textId="77777777"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7A16FFC" w14:textId="77777777"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>Nazwa Wykonawcy wspólnie ubiegającego się o udzieleni</w:t>
            </w:r>
            <w:r w:rsidR="006D7D0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6E31DE">
              <w:rPr>
                <w:rFonts w:ascii="Arial" w:hAnsi="Arial" w:cs="Arial"/>
                <w:b/>
                <w:sz w:val="20"/>
                <w:szCs w:val="20"/>
              </w:rPr>
              <w:t xml:space="preserve"> zamówienia</w:t>
            </w:r>
          </w:p>
        </w:tc>
        <w:tc>
          <w:tcPr>
            <w:tcW w:w="5069" w:type="dxa"/>
            <w:shd w:val="clear" w:color="auto" w:fill="F2F2F2" w:themeFill="background1" w:themeFillShade="F2"/>
            <w:vAlign w:val="center"/>
          </w:tcPr>
          <w:p w14:paraId="3752054B" w14:textId="77777777"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robót budowlanych</w:t>
            </w:r>
          </w:p>
        </w:tc>
      </w:tr>
      <w:tr w:rsidR="005432F1" w:rsidRPr="006E31DE" w14:paraId="11305D03" w14:textId="77777777" w:rsidTr="0024398C">
        <w:trPr>
          <w:trHeight w:val="969"/>
        </w:trPr>
        <w:tc>
          <w:tcPr>
            <w:tcW w:w="567" w:type="dxa"/>
            <w:vAlign w:val="center"/>
          </w:tcPr>
          <w:p w14:paraId="3B3DC91A" w14:textId="77777777"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31D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14:paraId="4C58AE1B" w14:textId="77777777"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1C1C7A" w14:textId="77777777"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14:paraId="2E7D1F8E" w14:textId="77777777"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32F1" w:rsidRPr="006E31DE" w14:paraId="39E88D20" w14:textId="77777777" w:rsidTr="0024398C">
        <w:trPr>
          <w:trHeight w:val="996"/>
        </w:trPr>
        <w:tc>
          <w:tcPr>
            <w:tcW w:w="567" w:type="dxa"/>
            <w:vAlign w:val="center"/>
          </w:tcPr>
          <w:p w14:paraId="076CF394" w14:textId="77777777"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31D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544" w:type="dxa"/>
            <w:vAlign w:val="center"/>
          </w:tcPr>
          <w:p w14:paraId="79C9286D" w14:textId="77777777"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520D3DF" w14:textId="77777777"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14:paraId="476CF464" w14:textId="77777777"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7AD493" w14:textId="77777777" w:rsidR="005432F1" w:rsidRPr="00113B35" w:rsidRDefault="005432F1" w:rsidP="005432F1">
      <w:pPr>
        <w:pStyle w:val="Akapitzlist"/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6839DDF9" w14:textId="77777777" w:rsidR="005432F1" w:rsidRPr="0071670F" w:rsidRDefault="005432F1" w:rsidP="005432F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F0579BE" w14:textId="77777777" w:rsidR="005432F1" w:rsidRPr="002059AC" w:rsidRDefault="005432F1" w:rsidP="005432F1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 xml:space="preserve">…………….……. </w:t>
      </w:r>
      <w:r w:rsidRPr="002059AC">
        <w:rPr>
          <w:rFonts w:ascii="Arial" w:hAnsi="Arial" w:cs="Arial"/>
          <w:i/>
          <w:color w:val="D9D9D9" w:themeColor="background1" w:themeShade="D9"/>
          <w:sz w:val="16"/>
          <w:szCs w:val="16"/>
        </w:rPr>
        <w:t>(miejscowość),</w:t>
      </w:r>
      <w:r w:rsidRPr="002059AC">
        <w:rPr>
          <w:rFonts w:ascii="Arial" w:hAnsi="Arial" w:cs="Arial"/>
          <w:i/>
          <w:color w:val="D9D9D9" w:themeColor="background1" w:themeShade="D9"/>
          <w:sz w:val="18"/>
          <w:szCs w:val="18"/>
        </w:rPr>
        <w:t xml:space="preserve"> </w:t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 xml:space="preserve">dnia ………….……. r. </w:t>
      </w:r>
    </w:p>
    <w:p w14:paraId="601C3128" w14:textId="77777777" w:rsidR="005432F1" w:rsidRPr="002059AC" w:rsidRDefault="005432F1" w:rsidP="005432F1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14:paraId="3496C225" w14:textId="77777777" w:rsidR="005432F1" w:rsidRPr="002059AC" w:rsidRDefault="005432F1" w:rsidP="005432F1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14:paraId="16A2CD86" w14:textId="77777777" w:rsidR="00845C55" w:rsidRPr="00355C45" w:rsidRDefault="005432F1" w:rsidP="00355C45">
      <w:pPr>
        <w:ind w:left="4680"/>
        <w:jc w:val="center"/>
        <w:rPr>
          <w:rFonts w:ascii="Arial" w:hAnsi="Arial" w:cs="Arial"/>
          <w:sz w:val="20"/>
          <w:szCs w:val="20"/>
        </w:rPr>
      </w:pPr>
      <w:r w:rsidRPr="002059AC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Wykonawcy</w:t>
      </w:r>
      <w:r w:rsidR="00CE23FB">
        <w:rPr>
          <w:rFonts w:ascii="Arial" w:hAnsi="Arial" w:cs="Arial"/>
          <w:sz w:val="20"/>
          <w:szCs w:val="20"/>
        </w:rPr>
        <w:t xml:space="preserve">   </w:t>
      </w:r>
    </w:p>
    <w:sectPr w:rsidR="00845C55" w:rsidRPr="00355C45" w:rsidSect="000D24AF">
      <w:endnotePr>
        <w:numFmt w:val="decimal"/>
      </w:endnotePr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F28CD" w14:textId="77777777" w:rsidR="00113B35" w:rsidRDefault="00113B35" w:rsidP="0038231F">
      <w:pPr>
        <w:spacing w:after="0" w:line="240" w:lineRule="auto"/>
      </w:pPr>
      <w:r>
        <w:separator/>
      </w:r>
    </w:p>
  </w:endnote>
  <w:endnote w:type="continuationSeparator" w:id="0">
    <w:p w14:paraId="24C7F307" w14:textId="77777777" w:rsidR="00113B35" w:rsidRDefault="00113B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3CE29" w14:textId="77777777" w:rsidR="00113B35" w:rsidRDefault="00113B35" w:rsidP="0038231F">
      <w:pPr>
        <w:spacing w:after="0" w:line="240" w:lineRule="auto"/>
      </w:pPr>
      <w:r>
        <w:separator/>
      </w:r>
    </w:p>
  </w:footnote>
  <w:footnote w:type="continuationSeparator" w:id="0">
    <w:p w14:paraId="24936891" w14:textId="77777777" w:rsidR="00113B35" w:rsidRDefault="00113B3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1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39"/>
    <w:rsid w:val="00025C8D"/>
    <w:rsid w:val="000303EE"/>
    <w:rsid w:val="00073C3D"/>
    <w:rsid w:val="000809B6"/>
    <w:rsid w:val="000B1025"/>
    <w:rsid w:val="000B502D"/>
    <w:rsid w:val="000B54D1"/>
    <w:rsid w:val="000C021E"/>
    <w:rsid w:val="000C18AF"/>
    <w:rsid w:val="000D24AF"/>
    <w:rsid w:val="000D6F17"/>
    <w:rsid w:val="000D73C4"/>
    <w:rsid w:val="000E4D37"/>
    <w:rsid w:val="00113B35"/>
    <w:rsid w:val="00143249"/>
    <w:rsid w:val="00166789"/>
    <w:rsid w:val="001706FB"/>
    <w:rsid w:val="001902D2"/>
    <w:rsid w:val="001C6945"/>
    <w:rsid w:val="001F027E"/>
    <w:rsid w:val="001F2135"/>
    <w:rsid w:val="00203A40"/>
    <w:rsid w:val="002168A8"/>
    <w:rsid w:val="00223503"/>
    <w:rsid w:val="00243E8E"/>
    <w:rsid w:val="00252559"/>
    <w:rsid w:val="00255142"/>
    <w:rsid w:val="00256CEC"/>
    <w:rsid w:val="002621D8"/>
    <w:rsid w:val="00262D61"/>
    <w:rsid w:val="0028234E"/>
    <w:rsid w:val="00290B01"/>
    <w:rsid w:val="002C1C7B"/>
    <w:rsid w:val="002C4948"/>
    <w:rsid w:val="002C4E52"/>
    <w:rsid w:val="002E641A"/>
    <w:rsid w:val="002F3569"/>
    <w:rsid w:val="00313417"/>
    <w:rsid w:val="00313911"/>
    <w:rsid w:val="00333209"/>
    <w:rsid w:val="00337073"/>
    <w:rsid w:val="00337EB8"/>
    <w:rsid w:val="00350CD9"/>
    <w:rsid w:val="00351F8A"/>
    <w:rsid w:val="00355C45"/>
    <w:rsid w:val="00364235"/>
    <w:rsid w:val="003671D6"/>
    <w:rsid w:val="0038231F"/>
    <w:rsid w:val="00390B0F"/>
    <w:rsid w:val="003B2070"/>
    <w:rsid w:val="003B214C"/>
    <w:rsid w:val="003B7238"/>
    <w:rsid w:val="003C3B64"/>
    <w:rsid w:val="003E4E6D"/>
    <w:rsid w:val="003F024C"/>
    <w:rsid w:val="003F6688"/>
    <w:rsid w:val="003F7566"/>
    <w:rsid w:val="00434CC2"/>
    <w:rsid w:val="00443AE6"/>
    <w:rsid w:val="004528AE"/>
    <w:rsid w:val="004609F1"/>
    <w:rsid w:val="004651B5"/>
    <w:rsid w:val="004761C6"/>
    <w:rsid w:val="00476E7D"/>
    <w:rsid w:val="00482F6E"/>
    <w:rsid w:val="00484F88"/>
    <w:rsid w:val="004C4854"/>
    <w:rsid w:val="004D7E48"/>
    <w:rsid w:val="004E4489"/>
    <w:rsid w:val="004F23F7"/>
    <w:rsid w:val="004F2479"/>
    <w:rsid w:val="004F40EF"/>
    <w:rsid w:val="00507BD6"/>
    <w:rsid w:val="00520174"/>
    <w:rsid w:val="005432F1"/>
    <w:rsid w:val="0055452A"/>
    <w:rsid w:val="005550B9"/>
    <w:rsid w:val="005560E7"/>
    <w:rsid w:val="005641F0"/>
    <w:rsid w:val="005B1002"/>
    <w:rsid w:val="005C39CA"/>
    <w:rsid w:val="005D0AAD"/>
    <w:rsid w:val="005E176A"/>
    <w:rsid w:val="005F7605"/>
    <w:rsid w:val="00621E37"/>
    <w:rsid w:val="00622642"/>
    <w:rsid w:val="00634311"/>
    <w:rsid w:val="0064476D"/>
    <w:rsid w:val="006A3A1F"/>
    <w:rsid w:val="006A52B6"/>
    <w:rsid w:val="006B2296"/>
    <w:rsid w:val="006B4665"/>
    <w:rsid w:val="006D384B"/>
    <w:rsid w:val="006D7D0C"/>
    <w:rsid w:val="006F0034"/>
    <w:rsid w:val="006F3D32"/>
    <w:rsid w:val="007043C2"/>
    <w:rsid w:val="007078E6"/>
    <w:rsid w:val="007118F0"/>
    <w:rsid w:val="0071670F"/>
    <w:rsid w:val="0072560B"/>
    <w:rsid w:val="00726213"/>
    <w:rsid w:val="00744601"/>
    <w:rsid w:val="00746532"/>
    <w:rsid w:val="00751725"/>
    <w:rsid w:val="00756C8F"/>
    <w:rsid w:val="007840F2"/>
    <w:rsid w:val="007936D6"/>
    <w:rsid w:val="007961C8"/>
    <w:rsid w:val="007A7707"/>
    <w:rsid w:val="007B01C8"/>
    <w:rsid w:val="007C3F62"/>
    <w:rsid w:val="007C5232"/>
    <w:rsid w:val="007D5B61"/>
    <w:rsid w:val="007E2068"/>
    <w:rsid w:val="007E27FE"/>
    <w:rsid w:val="007E2F69"/>
    <w:rsid w:val="007F5429"/>
    <w:rsid w:val="00804F07"/>
    <w:rsid w:val="00815441"/>
    <w:rsid w:val="00825A09"/>
    <w:rsid w:val="00830AB1"/>
    <w:rsid w:val="00833FCD"/>
    <w:rsid w:val="00842991"/>
    <w:rsid w:val="00845C55"/>
    <w:rsid w:val="00857CAF"/>
    <w:rsid w:val="00872B09"/>
    <w:rsid w:val="008757E1"/>
    <w:rsid w:val="00881840"/>
    <w:rsid w:val="008824EB"/>
    <w:rsid w:val="008850EB"/>
    <w:rsid w:val="00892E48"/>
    <w:rsid w:val="008C3790"/>
    <w:rsid w:val="008C5709"/>
    <w:rsid w:val="008C6DF8"/>
    <w:rsid w:val="008D0487"/>
    <w:rsid w:val="008E11F5"/>
    <w:rsid w:val="008F252A"/>
    <w:rsid w:val="008F3B4E"/>
    <w:rsid w:val="0091264E"/>
    <w:rsid w:val="009279C7"/>
    <w:rsid w:val="009301A2"/>
    <w:rsid w:val="00932EE5"/>
    <w:rsid w:val="009358F4"/>
    <w:rsid w:val="00937086"/>
    <w:rsid w:val="009409F8"/>
    <w:rsid w:val="009440B7"/>
    <w:rsid w:val="00952535"/>
    <w:rsid w:val="00956C26"/>
    <w:rsid w:val="00960337"/>
    <w:rsid w:val="00975019"/>
    <w:rsid w:val="00975C49"/>
    <w:rsid w:val="00995529"/>
    <w:rsid w:val="009C7756"/>
    <w:rsid w:val="009D2E3A"/>
    <w:rsid w:val="009E1DF9"/>
    <w:rsid w:val="009F1ADD"/>
    <w:rsid w:val="00A0672C"/>
    <w:rsid w:val="00A1315E"/>
    <w:rsid w:val="00A15F7E"/>
    <w:rsid w:val="00A166B0"/>
    <w:rsid w:val="00A22DCF"/>
    <w:rsid w:val="00A24C2D"/>
    <w:rsid w:val="00A276E4"/>
    <w:rsid w:val="00A3062E"/>
    <w:rsid w:val="00A347DE"/>
    <w:rsid w:val="00A40993"/>
    <w:rsid w:val="00A86E56"/>
    <w:rsid w:val="00AA1A85"/>
    <w:rsid w:val="00AE32A1"/>
    <w:rsid w:val="00AE6FF2"/>
    <w:rsid w:val="00B0088C"/>
    <w:rsid w:val="00B15219"/>
    <w:rsid w:val="00B15FD3"/>
    <w:rsid w:val="00B34079"/>
    <w:rsid w:val="00B3523C"/>
    <w:rsid w:val="00B460EA"/>
    <w:rsid w:val="00B6217D"/>
    <w:rsid w:val="00B8005E"/>
    <w:rsid w:val="00B90E42"/>
    <w:rsid w:val="00BB0C3C"/>
    <w:rsid w:val="00BB103D"/>
    <w:rsid w:val="00BD2A06"/>
    <w:rsid w:val="00BD75EC"/>
    <w:rsid w:val="00C014B5"/>
    <w:rsid w:val="00C144A2"/>
    <w:rsid w:val="00C4103F"/>
    <w:rsid w:val="00C57DEB"/>
    <w:rsid w:val="00C658E1"/>
    <w:rsid w:val="00C81012"/>
    <w:rsid w:val="00C97A19"/>
    <w:rsid w:val="00CE23FB"/>
    <w:rsid w:val="00D23F3D"/>
    <w:rsid w:val="00D34D9A"/>
    <w:rsid w:val="00D409DE"/>
    <w:rsid w:val="00D42C9B"/>
    <w:rsid w:val="00D461A9"/>
    <w:rsid w:val="00D531D5"/>
    <w:rsid w:val="00D6391A"/>
    <w:rsid w:val="00D7532C"/>
    <w:rsid w:val="00DA6EC7"/>
    <w:rsid w:val="00DC2DC0"/>
    <w:rsid w:val="00DD146A"/>
    <w:rsid w:val="00DD3E9D"/>
    <w:rsid w:val="00E022A1"/>
    <w:rsid w:val="00E11CDA"/>
    <w:rsid w:val="00E207AF"/>
    <w:rsid w:val="00E21B42"/>
    <w:rsid w:val="00E309E9"/>
    <w:rsid w:val="00E3137D"/>
    <w:rsid w:val="00E31C06"/>
    <w:rsid w:val="00E52B3B"/>
    <w:rsid w:val="00E64482"/>
    <w:rsid w:val="00E64FFA"/>
    <w:rsid w:val="00E65685"/>
    <w:rsid w:val="00E73190"/>
    <w:rsid w:val="00E73CEB"/>
    <w:rsid w:val="00E81B63"/>
    <w:rsid w:val="00E84122"/>
    <w:rsid w:val="00E92682"/>
    <w:rsid w:val="00E95C22"/>
    <w:rsid w:val="00EB6ABE"/>
    <w:rsid w:val="00EB7CDE"/>
    <w:rsid w:val="00EE1FBF"/>
    <w:rsid w:val="00EE2BE2"/>
    <w:rsid w:val="00EE6373"/>
    <w:rsid w:val="00EF74CA"/>
    <w:rsid w:val="00F04280"/>
    <w:rsid w:val="00F27057"/>
    <w:rsid w:val="00F365F2"/>
    <w:rsid w:val="00F43919"/>
    <w:rsid w:val="00F54170"/>
    <w:rsid w:val="00F64806"/>
    <w:rsid w:val="00F74319"/>
    <w:rsid w:val="00F820DD"/>
    <w:rsid w:val="00F82F35"/>
    <w:rsid w:val="00FC0317"/>
    <w:rsid w:val="00FE3F6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C526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113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7A7F-E009-4338-98FB-3875F674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5BFA54DC</Template>
  <TotalTime>1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Kubikowska</cp:lastModifiedBy>
  <cp:revision>3</cp:revision>
  <cp:lastPrinted>2026-05-07T05:40:00Z</cp:lastPrinted>
  <dcterms:created xsi:type="dcterms:W3CDTF">2026-05-07T05:40:00Z</dcterms:created>
  <dcterms:modified xsi:type="dcterms:W3CDTF">2026-05-07T05:41:00Z</dcterms:modified>
</cp:coreProperties>
</file>